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8E5A5" w14:textId="77777777" w:rsidR="00862894" w:rsidRDefault="00862894" w:rsidP="0086289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Edmund MILNER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81ECAB3" w14:textId="77777777" w:rsidR="00862894" w:rsidRDefault="00862894" w:rsidP="0086289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Sudbury, Suffolk. Shoemaker.</w:t>
      </w:r>
    </w:p>
    <w:p w14:paraId="10531444" w14:textId="77777777" w:rsidR="00862894" w:rsidRDefault="00862894" w:rsidP="00862894">
      <w:pPr>
        <w:pStyle w:val="NoSpacing"/>
        <w:jc w:val="both"/>
        <w:rPr>
          <w:rFonts w:cs="Times New Roman"/>
          <w:szCs w:val="24"/>
        </w:rPr>
      </w:pPr>
    </w:p>
    <w:p w14:paraId="5E3D2302" w14:textId="77777777" w:rsidR="00862894" w:rsidRDefault="00862894" w:rsidP="00862894">
      <w:pPr>
        <w:pStyle w:val="NoSpacing"/>
        <w:jc w:val="both"/>
        <w:rPr>
          <w:rFonts w:cs="Times New Roman"/>
          <w:szCs w:val="24"/>
        </w:rPr>
      </w:pPr>
    </w:p>
    <w:p w14:paraId="6A74E74E" w14:textId="77777777" w:rsidR="00862894" w:rsidRDefault="00862894" w:rsidP="0086289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John Rose of Stoke(q.v.) brought a plaint of debt against him.</w:t>
      </w:r>
    </w:p>
    <w:p w14:paraId="21DA848A" w14:textId="77777777" w:rsidR="00862894" w:rsidRDefault="00862894" w:rsidP="0086289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571B5682" w14:textId="77777777" w:rsidR="00862894" w:rsidRDefault="00862894" w:rsidP="00862894">
      <w:pPr>
        <w:pStyle w:val="NoSpacing"/>
        <w:jc w:val="both"/>
        <w:rPr>
          <w:rFonts w:cs="Times New Roman"/>
          <w:szCs w:val="24"/>
        </w:rPr>
      </w:pPr>
    </w:p>
    <w:p w14:paraId="4ED291CB" w14:textId="77777777" w:rsidR="00862894" w:rsidRDefault="00862894" w:rsidP="00862894">
      <w:pPr>
        <w:pStyle w:val="NoSpacing"/>
        <w:jc w:val="both"/>
        <w:rPr>
          <w:rFonts w:cs="Times New Roman"/>
          <w:szCs w:val="24"/>
        </w:rPr>
      </w:pPr>
    </w:p>
    <w:p w14:paraId="7F2FE70B" w14:textId="77777777" w:rsidR="00862894" w:rsidRDefault="00862894" w:rsidP="0086289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29 December 2023</w:t>
      </w:r>
    </w:p>
    <w:p w14:paraId="5B290BF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89D59" w14:textId="77777777" w:rsidR="00862894" w:rsidRDefault="00862894" w:rsidP="009139A6">
      <w:r>
        <w:separator/>
      </w:r>
    </w:p>
  </w:endnote>
  <w:endnote w:type="continuationSeparator" w:id="0">
    <w:p w14:paraId="046B9F11" w14:textId="77777777" w:rsidR="00862894" w:rsidRDefault="0086289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80E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8044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E5F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88AFB" w14:textId="77777777" w:rsidR="00862894" w:rsidRDefault="00862894" w:rsidP="009139A6">
      <w:r>
        <w:separator/>
      </w:r>
    </w:p>
  </w:footnote>
  <w:footnote w:type="continuationSeparator" w:id="0">
    <w:p w14:paraId="42EF3E50" w14:textId="77777777" w:rsidR="00862894" w:rsidRDefault="0086289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5B4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0B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A1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894"/>
    <w:rsid w:val="000666E0"/>
    <w:rsid w:val="002510B7"/>
    <w:rsid w:val="005C130B"/>
    <w:rsid w:val="00826F5C"/>
    <w:rsid w:val="00862894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10B4D"/>
  <w15:chartTrackingRefBased/>
  <w15:docId w15:val="{0B56E561-13C4-4CCD-B277-512F13B9E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628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2024-02-16T20:01:00Z</dcterms:created>
  <dcterms:modified xsi:type="dcterms:W3CDTF">2024-02-16T20:01:00Z</dcterms:modified>
</cp:coreProperties>
</file>